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6BBF27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F168309" wp14:editId="5DADD57F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BBEBFE" id="Grupo 10" o:spid="_x0000_s1026" style="position:absolute;margin-left:-85.05pt;margin-top:-8.5pt;width:612pt;height:462.6pt;z-index:251662336;mso-height-relative:margin" coordorigin=",381" coordsize="77724,587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1fF/8APwP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rosi7XUMPQjNVzplgTk2NsT6+Uv+FWqKTSe41JrZkcUEUIxFEkY9FUCpKKKYm7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0yIvVgPxqNruBesi/hTs2JyS3ZNRVNtSgHTcfoKibVVz8sZ/E1ShJ9&#10;DJ16a6mjRWU2pyn7qqKjN/cf3h+VP2UjJ4ymjZooorM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uq9WA+pqJruBesq/nQJtLcmoqq2oQDoxP0FRPqaD7qE/WixDqwW7L9FZL6rJ/Cij61C2o3LfxY+&#10;gpN2MpYumjcpC6r1YD8awPtUrH5pGP41G0hLdSannM/ri6I32uYV6yLUTahAvQk/QVjb6aXo5iHi&#10;59Earaoo+7GT9TUD6rL/AAoorPZ6jZ60jZmLxNR9S62pXDZ+fH0FQtdSv96Rj+NVDIKb5ozW8bEO&#10;pJ7steYT1JNAbmq4k5pwkrRMm5Pupc1CH96cGpoTJd1G6ot2aXNOxmzqKKKK4T6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uxtNQiEV7awXMYbcEmjDgHp&#10;nB78n86sUUARwQQ2sCQW8UcUSDCxxqFVR7AdKkoooAKKKKACiiigAooooAKKKKACiiigAooooAKK&#10;KKACo57eG6haG4hjmiYYZJFDKfqDUlFAFe0sLPT0KWVpBbIxyVhjCAn8BV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TVf+QPe/wDXvJ/6Caksv+PC3/65&#10;L/Ko9V/5A97/ANe8n/oJqSy/48Lf/rkv8qAJ6KKKACiiigAooooAKKKKACiiigAooooAKKKKACii&#10;igAooooAKKKKACiiigAooooAKKKKACiiigAooooAKKKKACiiigCjf/8AH5pv/Xwf/Rb1eqjf/wDH&#10;5pv/AF8H/wBFvV6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f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U1X/kD3v8A17yf+gmpLL/jwt/+uS/yqPVf&#10;+QPe/wDXvJ/6Caksv+PC3/65L/KgCeiiigAooooAKKKKACiiigAooooAKKKKACiiigAooooAKKKK&#10;ACiiigAooooAKKKKACiiigAooooAKKKKACiiigAooooAo3//AB+ab/18H/0W9Xqo3/8Ax+ab/wBf&#10;B/8ARb1e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0lRRRX1x+R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XjDxv&#10;LoGoR2VnDFLLs3yF8/LnoOP89K7WvAvEs0k/iXUXkYs32hxk+gOB+grhx9eVKmuXdnuZDgqeKrv2&#10;quorY3JfiXrzn5Ps0Y9o8/zNUpvHniKb/l/2f7iAf0rm6K8Z4ms95M+zjluDjtSj9xry+KddmGJN&#10;VuSPZ8fyqlJqd/KSZL24bPrKT/WqtFZOpN7s6I0KUPhil8kOaR3++7N9Tmm0UVJ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BnZU0J4gAAAA0BAAAPAAAAZHJzL2Rvd25y&#10;ZXYueG1sTI/BasJAEIbvhb7DMoXedHcVW43ZiEjbkxTUQvE2ZsckmN0N2TWJb9+VHtrbDPPxz/en&#10;q8HUrKPWV84qkGMBjGzudGULBV+H99EcmA9oNdbOkoIbeVhljw8pJtr1dkfdPhQshlifoIIyhCbh&#10;3OclGfRj15CNt7NrDYa4tgXXLfYx3NR8IsQLN1jZ+KHEhjYl5Zf91Sj46LFfT+Vbt72cN7fjYfb5&#10;vZWk1PPTsF4CCzSEPxju+lEdsuh0clerPasVjOSrkJH9nYDdETGbLoCdFCzEfAI8S/n/FtkP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">
                  <v:imagedata r:id="rId9" o:title="" croptop="8236f" cropbottom="21344f"/>
                </v:shape>
                <v:rect id="Rectángulo 9" o:spid="_x0000_s1028" style="position:absolute;left:2612;top:51895;width:20384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" fillcolor="white [3212]" stroked="f" strokeweight="2pt"/>
              </v:group>
            </w:pict>
          </mc:Fallback>
        </mc:AlternateContent>
      </w:r>
    </w:p>
    <w:p w14:paraId="1E91377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40A0F8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102571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1D46EF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DB1D08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9987F0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A4D7EF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A0D952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61F48C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937540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A9E8B2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4DE48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A45358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C23937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BDD667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7B0D77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645FFA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66EE38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71B446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C1BEA3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5F57F8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6290F7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0432A6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BBDEFD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0A780D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507CAD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6FDA68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EA254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0A5741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663083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03E335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D446DE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538A32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8D7515A" w14:textId="4A3A2A92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 w:rsidRPr="008E39B8">
        <w:rPr>
          <w:rFonts w:ascii="Arial" w:hAnsi="Arial" w:cs="Arial"/>
          <w:b/>
          <w:sz w:val="32"/>
          <w:szCs w:val="24"/>
        </w:rPr>
        <w:t xml:space="preserve">OFERTA DE </w:t>
      </w:r>
      <w:r w:rsidR="003D67D5">
        <w:rPr>
          <w:rFonts w:ascii="Arial" w:hAnsi="Arial" w:cs="Arial"/>
          <w:b/>
          <w:sz w:val="32"/>
          <w:szCs w:val="24"/>
        </w:rPr>
        <w:t>MODELAMIENTO DE DISEÑOS DE REDES ELECTRICAS EN REVIT PARA APARTAMENTOS TIPO</w:t>
      </w:r>
    </w:p>
    <w:p w14:paraId="3758C928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429C6BD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1BA3E3E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3D67D5">
        <w:rPr>
          <w:rFonts w:ascii="Arial" w:hAnsi="Arial" w:cs="Arial"/>
          <w:b/>
          <w:sz w:val="32"/>
          <w:szCs w:val="24"/>
        </w:rPr>
        <w:t>VIVIENDAS VIP-VIS-CAS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50F2947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05372939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303530D2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b/>
          <w:noProof/>
          <w:sz w:val="24"/>
          <w:szCs w:val="24"/>
        </w:rPr>
        <w:t>DOMOTICA INGENIERÍA ELECTROMECÁNICA SAS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39EBC36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b/>
          <w:noProof/>
          <w:sz w:val="24"/>
          <w:szCs w:val="24"/>
        </w:rPr>
        <w:t>ADRIANO MORA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7BA727E0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b/>
          <w:noProof/>
          <w:sz w:val="24"/>
          <w:szCs w:val="24"/>
        </w:rPr>
        <w:t>GERENTE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56B1A86C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2451481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78970E5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3108657115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60F5C3B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domoticaingenieriasas@gmail.com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65217E1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Carrera 70 # 22 - 75, interior 39, apartamento 104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66AE16A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3D566EB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7E1EF5E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71A8CC47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3B1A58B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</w:t>
      </w:r>
      <w:r w:rsidR="00BD4BBD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y modelamiento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0128B91D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12524B81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7A274FA7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5127C36C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7D80F14E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6B62CD4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25E2A5A5" w14:textId="77777777" w:rsidR="00DD2705" w:rsidRPr="00386E71" w:rsidRDefault="00DD2705" w:rsidP="00DD2705">
          <w:pPr>
            <w:rPr>
              <w:rFonts w:ascii="Arial" w:hAnsi="Arial" w:cs="Arial"/>
              <w:b/>
              <w:bCs/>
              <w:sz w:val="20"/>
              <w:szCs w:val="20"/>
              <w:lang w:eastAsia="es-CO"/>
            </w:rPr>
          </w:pPr>
        </w:p>
        <w:p w14:paraId="3ACE65C6" w14:textId="3AAF5C29" w:rsidR="003D67D5" w:rsidRPr="00386E71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r w:rsidRPr="00386E71">
            <w:rPr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386E71">
            <w:rPr>
              <w:rFonts w:ascii="Arial" w:hAnsi="Arial" w:cs="Arial"/>
              <w:b/>
              <w:bCs/>
              <w:sz w:val="20"/>
              <w:szCs w:val="20"/>
            </w:rPr>
            <w:instrText xml:space="preserve"> TOC \o "1-3" \h \z \u </w:instrText>
          </w:r>
          <w:r w:rsidRPr="00386E71">
            <w:rPr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hyperlink w:anchor="_Toc45619808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1.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CONDICIONES DE ENTRADA PARA LA OFERTA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_Toc45619808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4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B232E74" w14:textId="74E038C7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09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2.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ALCANCE DE LA PROPUESTA Y ENTREGABLES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_Toc45619809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4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B9E398" w14:textId="679A9A33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2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3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FORMATO DE MODELADO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_Toc45619812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4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95D14B1" w14:textId="5FABA86E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3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4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SOTWARE UTILIZADOS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_Toc45619813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4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2EF6EF1" w14:textId="016E2592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4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5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ENTREGABLES DE DISEÑO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_Toc45619814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7FE692" w14:textId="22C81DE6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5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6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INFORMACION REQUERIDA PARA LOS DISEÑOS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_Toc45619815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3BD52C5" w14:textId="2CCF54EC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6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7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CONDICIONES DE LA OFERTA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_Toc45619816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11D2058" w14:textId="0DAF5E52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7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8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VALOR DE LA OFERTA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_Toc45619817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6E7C1A" w14:textId="047BDA99" w:rsidR="003D67D5" w:rsidRPr="00386E71" w:rsidRDefault="001F137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8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9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FORMA DE PAGO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_Toc45619818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9BCAC4" w14:textId="5E839C2F" w:rsidR="003D67D5" w:rsidRPr="00386E71" w:rsidRDefault="001F137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19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10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TIEMPO DE ENTREGA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_Toc45619819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BE6D90" w14:textId="2D46BEB1" w:rsidR="003D67D5" w:rsidRPr="00386E71" w:rsidRDefault="001F137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20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11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ACEPTACIÓN DE LA PROPUESTA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_Toc45619820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6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7DF52B" w14:textId="5851D1AE" w:rsidR="003D67D5" w:rsidRPr="00386E71" w:rsidRDefault="001F137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21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12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SUGERENCIAS, QUEJAS Y RECLAMOS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_Toc45619821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6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C3353E2" w14:textId="721E0606" w:rsidR="003D67D5" w:rsidRPr="00386E71" w:rsidRDefault="001F137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b/>
              <w:bCs/>
              <w:noProof/>
              <w:sz w:val="20"/>
              <w:szCs w:val="20"/>
              <w:lang w:eastAsia="es-CO"/>
            </w:rPr>
          </w:pPr>
          <w:hyperlink w:anchor="_Toc45619822" w:history="1"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13</w:t>
            </w:r>
            <w:r w:rsidR="003D67D5" w:rsidRPr="00386E71">
              <w:rPr>
                <w:rFonts w:ascii="Arial" w:eastAsiaTheme="minorEastAsia" w:hAnsi="Arial" w:cs="Arial"/>
                <w:b/>
                <w:bCs/>
                <w:noProof/>
                <w:sz w:val="20"/>
                <w:szCs w:val="20"/>
                <w:lang w:eastAsia="es-CO"/>
              </w:rPr>
              <w:tab/>
            </w:r>
            <w:r w:rsidR="003D67D5" w:rsidRPr="00386E71">
              <w:rPr>
                <w:rStyle w:val="Hipervnculo"/>
                <w:rFonts w:ascii="Arial" w:hAnsi="Arial" w:cs="Arial"/>
                <w:b/>
                <w:bCs/>
                <w:noProof/>
                <w:sz w:val="20"/>
                <w:szCs w:val="20"/>
              </w:rPr>
              <w:t>VALIDEZ DE LA OFERTA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ab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instrText xml:space="preserve"> PAGEREF _Toc45619822 \h </w:instrTex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1C2D9F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t>6</w:t>
            </w:r>
            <w:r w:rsidR="003D67D5" w:rsidRPr="00386E71">
              <w:rPr>
                <w:rFonts w:ascii="Arial" w:hAnsi="Arial" w:cs="Arial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0F445A5" w14:textId="2825AFBD" w:rsidR="00DD2705" w:rsidRPr="008E39B8" w:rsidRDefault="00DD2705">
          <w:r w:rsidRPr="00386E71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14:paraId="5620A082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3CBA85B3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5AA80223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5619808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7A66D7F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67759F2" w14:textId="77777777" w:rsidR="00DB5BF3" w:rsidRPr="00C84EFB" w:rsidRDefault="004E26C9" w:rsidP="004E26C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</w:p>
    <w:p w14:paraId="3BC27CA5" w14:textId="77777777" w:rsidR="00DB5BF3" w:rsidRPr="00C84EFB" w:rsidRDefault="00DB5BF3" w:rsidP="00AE3722">
      <w:pPr>
        <w:spacing w:after="0" w:line="240" w:lineRule="auto"/>
        <w:ind w:left="2832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3D67D5">
        <w:rPr>
          <w:rFonts w:ascii="Arial" w:hAnsi="Arial" w:cs="Arial"/>
          <w:sz w:val="24"/>
          <w:szCs w:val="24"/>
        </w:rPr>
        <w:t>Residencial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2F3496B7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Bogotá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0F86BCFB" w14:textId="3A80D8C4" w:rsidR="003F06E6" w:rsidRPr="00C84EFB" w:rsidRDefault="00F01698" w:rsidP="003F06E6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</w:t>
      </w:r>
      <w:r w:rsidR="004E26C9" w:rsidRPr="00C84EFB">
        <w:rPr>
          <w:rFonts w:ascii="Arial" w:hAnsi="Arial" w:cs="Arial"/>
          <w:sz w:val="24"/>
          <w:szCs w:val="24"/>
        </w:rPr>
        <w:t xml:space="preserve"> construida</w:t>
      </w:r>
      <w:r w:rsidRPr="00C84EFB">
        <w:rPr>
          <w:rFonts w:ascii="Arial" w:hAnsi="Arial" w:cs="Arial"/>
          <w:sz w:val="24"/>
          <w:szCs w:val="24"/>
        </w:rPr>
        <w:t>:</w:t>
      </w:r>
      <w:r w:rsidR="003F06E6" w:rsidRPr="00C84EFB">
        <w:rPr>
          <w:rFonts w:ascii="Arial" w:hAnsi="Arial" w:cs="Arial"/>
          <w:sz w:val="24"/>
          <w:szCs w:val="24"/>
        </w:rPr>
        <w:t xml:space="preserve"> </w:t>
      </w:r>
      <w:r w:rsidR="004E26C9" w:rsidRPr="00C84EFB">
        <w:rPr>
          <w:rFonts w:ascii="Arial" w:hAnsi="Arial" w:cs="Arial"/>
          <w:sz w:val="24"/>
          <w:szCs w:val="24"/>
        </w:rPr>
        <w:tab/>
      </w:r>
      <w:r w:rsidR="004E26C9" w:rsidRPr="00C84EFB">
        <w:rPr>
          <w:rFonts w:ascii="Arial" w:hAnsi="Arial" w:cs="Arial"/>
          <w:sz w:val="24"/>
          <w:szCs w:val="24"/>
        </w:rPr>
        <w:tab/>
      </w:r>
      <w:r w:rsidR="006F4DC4">
        <w:rPr>
          <w:rFonts w:ascii="Arial" w:hAnsi="Arial" w:cs="Arial"/>
          <w:sz w:val="24"/>
          <w:szCs w:val="24"/>
        </w:rPr>
        <w:t>242</w:t>
      </w:r>
      <w:r w:rsidR="003F06E6"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="003F06E6"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3F0C9C23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61CEB1F8" w14:textId="77777777" w:rsidR="004E26C9" w:rsidRPr="00C84EFB" w:rsidRDefault="00104EB0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3D67D5">
        <w:rPr>
          <w:rFonts w:ascii="Arial" w:hAnsi="Arial" w:cs="Arial"/>
          <w:sz w:val="24"/>
          <w:szCs w:val="24"/>
        </w:rPr>
        <w:t>No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518E6D54" w14:textId="77777777" w:rsidR="00843763" w:rsidRPr="00C84EFB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6005217B" w14:textId="64F03EEB" w:rsidR="00ED019D" w:rsidRDefault="00F01698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Descripción:</w:t>
      </w:r>
    </w:p>
    <w:p w14:paraId="6FAABA80" w14:textId="43FEEB97" w:rsidR="003D67D5" w:rsidRDefault="003D67D5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59363AB" w14:textId="05BBBBA7" w:rsidR="00ED019D" w:rsidRDefault="003D67D5" w:rsidP="003D67D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2E00A2A" wp14:editId="680BF3DC">
            <wp:extent cx="5612130" cy="162052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2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AB9DB" w14:textId="77777777" w:rsidR="003D67D5" w:rsidRPr="008E39B8" w:rsidRDefault="003D67D5" w:rsidP="003D67D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26373CF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5619809"/>
      <w:r w:rsidRPr="008E39B8">
        <w:rPr>
          <w:rFonts w:ascii="Arial" w:hAnsi="Arial" w:cs="Arial"/>
          <w:b/>
          <w:sz w:val="24"/>
          <w:szCs w:val="24"/>
        </w:rPr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7C5E9A1F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44B93DE" w14:textId="5A325CE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</w:t>
      </w:r>
      <w:r w:rsidR="003D67D5">
        <w:rPr>
          <w:rFonts w:ascii="Arial" w:hAnsi="Arial" w:cs="Arial"/>
          <w:sz w:val="24"/>
          <w:szCs w:val="24"/>
        </w:rPr>
        <w:t>modelado en REVIT de diseños de redes eléctricas para apartamento tipo VIS</w:t>
      </w:r>
      <w:r w:rsidR="006F4DC4">
        <w:rPr>
          <w:rFonts w:ascii="Arial" w:hAnsi="Arial" w:cs="Arial"/>
          <w:sz w:val="24"/>
          <w:szCs w:val="24"/>
        </w:rPr>
        <w:t xml:space="preserve"> (55 m</w:t>
      </w:r>
      <w:r w:rsidR="006F4DC4" w:rsidRPr="006F4DC4">
        <w:rPr>
          <w:rFonts w:ascii="Arial" w:hAnsi="Arial" w:cs="Arial"/>
          <w:sz w:val="24"/>
          <w:szCs w:val="24"/>
          <w:vertAlign w:val="superscript"/>
        </w:rPr>
        <w:t>2</w:t>
      </w:r>
      <w:r w:rsidR="006F4DC4">
        <w:rPr>
          <w:rFonts w:ascii="Arial" w:hAnsi="Arial" w:cs="Arial"/>
          <w:sz w:val="24"/>
          <w:szCs w:val="24"/>
        </w:rPr>
        <w:t>)</w:t>
      </w:r>
      <w:r w:rsidR="003D67D5">
        <w:rPr>
          <w:rFonts w:ascii="Arial" w:hAnsi="Arial" w:cs="Arial"/>
          <w:sz w:val="24"/>
          <w:szCs w:val="24"/>
        </w:rPr>
        <w:t xml:space="preserve">, </w:t>
      </w:r>
      <w:r w:rsidR="006F4DC4">
        <w:rPr>
          <w:rFonts w:ascii="Arial" w:hAnsi="Arial" w:cs="Arial"/>
          <w:sz w:val="24"/>
          <w:szCs w:val="24"/>
        </w:rPr>
        <w:t xml:space="preserve">tipo </w:t>
      </w:r>
      <w:r w:rsidR="003D67D5">
        <w:rPr>
          <w:rFonts w:ascii="Arial" w:hAnsi="Arial" w:cs="Arial"/>
          <w:sz w:val="24"/>
          <w:szCs w:val="24"/>
        </w:rPr>
        <w:t>VIP</w:t>
      </w:r>
      <w:r w:rsidR="006F4DC4">
        <w:rPr>
          <w:rFonts w:ascii="Arial" w:hAnsi="Arial" w:cs="Arial"/>
          <w:sz w:val="24"/>
          <w:szCs w:val="24"/>
        </w:rPr>
        <w:t xml:space="preserve"> </w:t>
      </w:r>
      <w:r w:rsidR="006F4DC4">
        <w:rPr>
          <w:rFonts w:ascii="Arial" w:hAnsi="Arial" w:cs="Arial"/>
          <w:sz w:val="24"/>
          <w:szCs w:val="24"/>
        </w:rPr>
        <w:t>(55 m</w:t>
      </w:r>
      <w:r w:rsidR="006F4DC4" w:rsidRPr="006F4DC4">
        <w:rPr>
          <w:rFonts w:ascii="Arial" w:hAnsi="Arial" w:cs="Arial"/>
          <w:sz w:val="24"/>
          <w:szCs w:val="24"/>
          <w:vertAlign w:val="superscript"/>
        </w:rPr>
        <w:t>2</w:t>
      </w:r>
      <w:r w:rsidR="00C45282">
        <w:rPr>
          <w:rFonts w:ascii="Arial" w:hAnsi="Arial" w:cs="Arial"/>
          <w:sz w:val="24"/>
          <w:szCs w:val="24"/>
        </w:rPr>
        <w:t>) y</w:t>
      </w:r>
      <w:r w:rsidR="003D67D5">
        <w:rPr>
          <w:rFonts w:ascii="Arial" w:hAnsi="Arial" w:cs="Arial"/>
          <w:sz w:val="24"/>
          <w:szCs w:val="24"/>
        </w:rPr>
        <w:t xml:space="preserve"> casa</w:t>
      </w:r>
      <w:r w:rsidR="006F4DC4">
        <w:rPr>
          <w:rFonts w:ascii="Arial" w:hAnsi="Arial" w:cs="Arial"/>
          <w:sz w:val="24"/>
          <w:szCs w:val="24"/>
        </w:rPr>
        <w:t xml:space="preserve"> </w:t>
      </w:r>
      <w:r w:rsidR="006F4DC4">
        <w:rPr>
          <w:rFonts w:ascii="Arial" w:hAnsi="Arial" w:cs="Arial"/>
          <w:sz w:val="24"/>
          <w:szCs w:val="24"/>
        </w:rPr>
        <w:t>(</w:t>
      </w:r>
      <w:r w:rsidR="006F4DC4">
        <w:rPr>
          <w:rFonts w:ascii="Arial" w:hAnsi="Arial" w:cs="Arial"/>
          <w:sz w:val="24"/>
          <w:szCs w:val="24"/>
        </w:rPr>
        <w:t>132</w:t>
      </w:r>
      <w:r w:rsidR="006F4DC4">
        <w:rPr>
          <w:rFonts w:ascii="Arial" w:hAnsi="Arial" w:cs="Arial"/>
          <w:sz w:val="24"/>
          <w:szCs w:val="24"/>
        </w:rPr>
        <w:t xml:space="preserve"> m</w:t>
      </w:r>
      <w:r w:rsidR="006F4DC4" w:rsidRPr="006F4DC4">
        <w:rPr>
          <w:rFonts w:ascii="Arial" w:hAnsi="Arial" w:cs="Arial"/>
          <w:sz w:val="24"/>
          <w:szCs w:val="24"/>
          <w:vertAlign w:val="superscript"/>
        </w:rPr>
        <w:t>2</w:t>
      </w:r>
      <w:r w:rsidR="006F4DC4">
        <w:rPr>
          <w:rFonts w:ascii="Arial" w:hAnsi="Arial" w:cs="Arial"/>
          <w:sz w:val="24"/>
          <w:szCs w:val="24"/>
        </w:rPr>
        <w:t>)</w:t>
      </w:r>
      <w:r w:rsidR="003D67D5">
        <w:rPr>
          <w:rFonts w:ascii="Arial" w:hAnsi="Arial" w:cs="Arial"/>
          <w:sz w:val="24"/>
          <w:szCs w:val="24"/>
        </w:rPr>
        <w:t>.</w:t>
      </w:r>
    </w:p>
    <w:p w14:paraId="7274882F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B99596C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2" w:name="_Toc40349905"/>
      <w:bookmarkStart w:id="3" w:name="_Toc41978019"/>
      <w:bookmarkStart w:id="4" w:name="_Toc45619810"/>
      <w:bookmarkEnd w:id="2"/>
      <w:bookmarkEnd w:id="3"/>
      <w:bookmarkEnd w:id="4"/>
    </w:p>
    <w:p w14:paraId="4508893B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5" w:name="_Toc40349906"/>
      <w:bookmarkStart w:id="6" w:name="_Toc41978020"/>
      <w:bookmarkStart w:id="7" w:name="_Toc45619811"/>
      <w:bookmarkEnd w:id="5"/>
      <w:bookmarkEnd w:id="6"/>
      <w:bookmarkEnd w:id="7"/>
    </w:p>
    <w:p w14:paraId="50DD627C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8" w:name="_Toc45619812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8"/>
    </w:p>
    <w:p w14:paraId="58181792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31D27C6" w14:textId="23B52118" w:rsidR="00D3725A" w:rsidRPr="008E39B8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3D67D5">
        <w:rPr>
          <w:rFonts w:ascii="Arial" w:hAnsi="Arial" w:cs="Arial"/>
          <w:sz w:val="24"/>
          <w:szCs w:val="24"/>
        </w:rPr>
        <w:t>REVIT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="003D67D5">
        <w:rPr>
          <w:rFonts w:ascii="Arial" w:hAnsi="Arial" w:cs="Arial"/>
          <w:sz w:val="24"/>
          <w:szCs w:val="24"/>
        </w:rPr>
        <w:t xml:space="preserve"> </w:t>
      </w:r>
      <w:r w:rsidR="00D3725A" w:rsidRPr="008E39B8">
        <w:rPr>
          <w:rFonts w:ascii="Arial" w:hAnsi="Arial" w:cs="Arial"/>
          <w:sz w:val="24"/>
          <w:szCs w:val="24"/>
        </w:rPr>
        <w:t>LOD 3</w:t>
      </w:r>
      <w:r w:rsidR="00DC68C6" w:rsidRPr="008E39B8">
        <w:rPr>
          <w:rFonts w:ascii="Arial" w:hAnsi="Arial" w:cs="Arial"/>
          <w:sz w:val="24"/>
          <w:szCs w:val="24"/>
        </w:rPr>
        <w:t>0</w:t>
      </w:r>
      <w:r w:rsidR="00D3725A" w:rsidRPr="008E39B8">
        <w:rPr>
          <w:rFonts w:ascii="Arial" w:hAnsi="Arial" w:cs="Arial"/>
          <w:sz w:val="24"/>
          <w:szCs w:val="24"/>
        </w:rPr>
        <w:t>0</w:t>
      </w:r>
    </w:p>
    <w:p w14:paraId="208BC959" w14:textId="77777777" w:rsidR="008B7D85" w:rsidRPr="008E39B8" w:rsidRDefault="008B7D85" w:rsidP="00A050E1">
      <w:pPr>
        <w:pStyle w:val="Sinespaciado"/>
        <w:ind w:left="357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2DB81CD2" w14:textId="77777777" w:rsidR="008B7D85" w:rsidRPr="008E39B8" w:rsidRDefault="00A050E1" w:rsidP="008B7D85">
      <w:pPr>
        <w:pStyle w:val="Default"/>
        <w:jc w:val="both"/>
        <w:rPr>
          <w:rFonts w:ascii="Arial" w:hAnsi="Arial" w:cs="Arial"/>
          <w:color w:val="auto"/>
        </w:rPr>
      </w:pPr>
      <w:r w:rsidRPr="008E39B8">
        <w:rPr>
          <w:rFonts w:ascii="Arial" w:hAnsi="Arial" w:cs="Arial"/>
          <w:color w:val="auto"/>
        </w:rPr>
        <w:t xml:space="preserve">En este nivel se definen </w:t>
      </w:r>
      <w:r w:rsidR="008B7D85" w:rsidRPr="008E39B8">
        <w:rPr>
          <w:rFonts w:ascii="Arial" w:hAnsi="Arial" w:cs="Arial"/>
          <w:color w:val="auto"/>
        </w:rPr>
        <w:t>gráficamente los elementos</w:t>
      </w:r>
      <w:r w:rsidRPr="008E39B8">
        <w:rPr>
          <w:rFonts w:ascii="Arial" w:hAnsi="Arial" w:cs="Arial"/>
          <w:color w:val="auto"/>
        </w:rPr>
        <w:t xml:space="preserve"> del diseño</w:t>
      </w:r>
      <w:r w:rsidR="008B7D85" w:rsidRPr="008E39B8">
        <w:rPr>
          <w:rFonts w:ascii="Arial" w:hAnsi="Arial" w:cs="Arial"/>
          <w:color w:val="auto"/>
        </w:rPr>
        <w:t xml:space="preserve">, especificando de forma precisa la forma, el tamaño, las cantidades y la ubicación respecto al conjunto del proyecto. </w:t>
      </w:r>
    </w:p>
    <w:p w14:paraId="5E068E25" w14:textId="77777777" w:rsidR="00DC68C6" w:rsidRPr="008E39B8" w:rsidRDefault="00DC68C6" w:rsidP="00CE518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3"/>
          <w:szCs w:val="23"/>
          <w:highlight w:val="yellow"/>
        </w:rPr>
      </w:pPr>
    </w:p>
    <w:p w14:paraId="3C880759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9" w:name="_Toc45619813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9"/>
    </w:p>
    <w:p w14:paraId="498EAD02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9E8C862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525C3423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6490911" w14:textId="76C34838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REVIT MEP</w:t>
      </w:r>
    </w:p>
    <w:p w14:paraId="2AEDAFA9" w14:textId="0C598431" w:rsidR="00D3725A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61311527" w14:textId="02222B33" w:rsidR="003D67D5" w:rsidRDefault="003D67D5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7B78C21A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0" w:name="_Toc45619814"/>
      <w:r w:rsidRPr="008E39B8">
        <w:rPr>
          <w:rFonts w:ascii="Arial" w:hAnsi="Arial" w:cs="Arial"/>
          <w:b/>
          <w:sz w:val="24"/>
          <w:szCs w:val="24"/>
        </w:rPr>
        <w:lastRenderedPageBreak/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  <w:bookmarkEnd w:id="10"/>
    </w:p>
    <w:p w14:paraId="62BB6C3C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B341F53" w14:textId="65C41CFA" w:rsidR="008E39B8" w:rsidRDefault="003D67D5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Modelo en REVIT para </w:t>
      </w:r>
    </w:p>
    <w:p w14:paraId="29A291B7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D9E08E4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1" w:name="_Toc45619815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1"/>
    </w:p>
    <w:p w14:paraId="22C7D0A5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39AAAF4D" w14:textId="69566323" w:rsidR="00B05AB2" w:rsidRDefault="006138C1" w:rsidP="003D67D5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arquitectónicos completos y actualizados</w:t>
      </w:r>
      <w:r w:rsidR="003D67D5">
        <w:rPr>
          <w:rFonts w:ascii="Arial" w:hAnsi="Arial" w:cs="Arial"/>
          <w:sz w:val="24"/>
          <w:szCs w:val="24"/>
        </w:rPr>
        <w:t xml:space="preserve"> en REVIT.</w:t>
      </w:r>
    </w:p>
    <w:p w14:paraId="3226377E" w14:textId="1D07B449" w:rsidR="003D67D5" w:rsidRDefault="003D67D5" w:rsidP="003D67D5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Diseños de redes eléctricas completos y actualizados en dwg.</w:t>
      </w:r>
    </w:p>
    <w:p w14:paraId="6413E461" w14:textId="77777777" w:rsidR="001D2E39" w:rsidRPr="008E39B8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6A2D3B0C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5619816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2"/>
    </w:p>
    <w:p w14:paraId="643F2515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FAD7162" w14:textId="3C9D3B5F" w:rsidR="00E00A8F" w:rsidRDefault="00B315EA" w:rsidP="00A475A5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76FB826D" w14:textId="5D57AA55" w:rsidR="003D67D5" w:rsidRDefault="003D67D5" w:rsidP="00A475A5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diseño de redes eléctricas.</w:t>
      </w:r>
    </w:p>
    <w:p w14:paraId="072E5859" w14:textId="33F8752A" w:rsidR="003D67D5" w:rsidRPr="008E39B8" w:rsidRDefault="003D67D5" w:rsidP="00A475A5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coordinación BVIM del proyecto, únicamente el modelado de las redes eléctricas entregadas.</w:t>
      </w:r>
    </w:p>
    <w:p w14:paraId="065BC0A5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08FA2242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5619817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3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7F00E6C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0A3932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7E520879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671A6C" w14:textId="2319EFB1" w:rsidR="00180928" w:rsidRPr="008E39B8" w:rsidRDefault="00C45282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CINCO MILLONES CIEN MIL</w:t>
      </w:r>
      <w:r w:rsidR="00386E71">
        <w:rPr>
          <w:rFonts w:ascii="Arial" w:hAnsi="Arial" w:cs="Arial"/>
          <w:noProof/>
          <w:sz w:val="24"/>
          <w:szCs w:val="24"/>
        </w:rPr>
        <w:t xml:space="preserve"> PESOS</w:t>
      </w:r>
      <w:r w:rsidR="003D67D5" w:rsidRPr="003D67D5">
        <w:rPr>
          <w:rFonts w:ascii="Arial" w:hAnsi="Arial" w:cs="Arial"/>
          <w:noProof/>
          <w:sz w:val="24"/>
          <w:szCs w:val="24"/>
        </w:rPr>
        <w:t xml:space="preserve"> CON CERO CENTAVOS</w:t>
      </w:r>
      <w:r w:rsidR="00210581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3D67D5">
        <w:rPr>
          <w:rFonts w:ascii="Arial" w:hAnsi="Arial" w:cs="Arial"/>
          <w:noProof/>
          <w:sz w:val="24"/>
          <w:szCs w:val="24"/>
        </w:rPr>
        <w:t xml:space="preserve">$ </w:t>
      </w:r>
      <w:r>
        <w:rPr>
          <w:rFonts w:ascii="Arial" w:hAnsi="Arial" w:cs="Arial"/>
          <w:noProof/>
          <w:sz w:val="24"/>
          <w:szCs w:val="24"/>
        </w:rPr>
        <w:t>5</w:t>
      </w:r>
      <w:r w:rsidR="003D67D5">
        <w:rPr>
          <w:rFonts w:ascii="Arial" w:hAnsi="Arial" w:cs="Arial"/>
          <w:noProof/>
          <w:sz w:val="24"/>
          <w:szCs w:val="24"/>
        </w:rPr>
        <w:t>.</w:t>
      </w:r>
      <w:r>
        <w:rPr>
          <w:rFonts w:ascii="Arial" w:hAnsi="Arial" w:cs="Arial"/>
          <w:noProof/>
          <w:sz w:val="24"/>
          <w:szCs w:val="24"/>
        </w:rPr>
        <w:t>10</w:t>
      </w:r>
      <w:r w:rsidR="003D67D5">
        <w:rPr>
          <w:rFonts w:ascii="Arial" w:hAnsi="Arial" w:cs="Arial"/>
          <w:noProof/>
          <w:sz w:val="24"/>
          <w:szCs w:val="24"/>
        </w:rPr>
        <w:t>0.000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IVA.</w:t>
      </w:r>
    </w:p>
    <w:p w14:paraId="416D7D3F" w14:textId="77777777" w:rsidR="008D6ED1" w:rsidRPr="008E39B8" w:rsidRDefault="008D6ED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06AB5D3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5619818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14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865829C" w14:textId="5922F836" w:rsidR="00210581" w:rsidRDefault="00210581" w:rsidP="00386E71">
      <w:pPr>
        <w:pStyle w:val="Sinespaciado"/>
        <w:jc w:val="center"/>
        <w:rPr>
          <w:rFonts w:ascii="Arial" w:hAnsi="Arial" w:cs="Arial"/>
          <w:sz w:val="24"/>
          <w:szCs w:val="24"/>
        </w:rPr>
      </w:pPr>
    </w:p>
    <w:tbl>
      <w:tblPr>
        <w:tblW w:w="75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20"/>
        <w:gridCol w:w="1480"/>
        <w:gridCol w:w="1480"/>
        <w:gridCol w:w="1200"/>
      </w:tblGrid>
      <w:tr w:rsidR="00C45282" w:rsidRPr="00C45282" w14:paraId="2F108EEA" w14:textId="77777777" w:rsidTr="00C45282">
        <w:trPr>
          <w:trHeight w:val="300"/>
          <w:jc w:val="center"/>
        </w:trPr>
        <w:tc>
          <w:tcPr>
            <w:tcW w:w="342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BFBFBF"/>
            <w:vAlign w:val="center"/>
            <w:hideMark/>
          </w:tcPr>
          <w:p w14:paraId="1FDACD94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ETAPA</w:t>
            </w:r>
          </w:p>
        </w:tc>
        <w:tc>
          <w:tcPr>
            <w:tcW w:w="148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vAlign w:val="center"/>
            <w:hideMark/>
          </w:tcPr>
          <w:p w14:paraId="280D7ACD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PORCENTAJE</w:t>
            </w:r>
          </w:p>
        </w:tc>
        <w:tc>
          <w:tcPr>
            <w:tcW w:w="148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vAlign w:val="center"/>
            <w:hideMark/>
          </w:tcPr>
          <w:p w14:paraId="282CC601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VALOR</w:t>
            </w:r>
          </w:p>
        </w:tc>
        <w:tc>
          <w:tcPr>
            <w:tcW w:w="120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vAlign w:val="center"/>
            <w:hideMark/>
          </w:tcPr>
          <w:p w14:paraId="58B4E70C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HORAS</w:t>
            </w:r>
          </w:p>
        </w:tc>
      </w:tr>
      <w:tr w:rsidR="00C45282" w:rsidRPr="00C45282" w14:paraId="211F4842" w14:textId="77777777" w:rsidTr="00C45282">
        <w:trPr>
          <w:trHeight w:val="450"/>
          <w:jc w:val="center"/>
        </w:trPr>
        <w:tc>
          <w:tcPr>
            <w:tcW w:w="342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vAlign w:val="center"/>
            <w:hideMark/>
          </w:tcPr>
          <w:p w14:paraId="2947772F" w14:textId="77777777" w:rsidR="00C45282" w:rsidRPr="00C45282" w:rsidRDefault="00C45282" w:rsidP="00C452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Entrega de modelos en REVIT para apartamento modelo VIS, VIP y casa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center"/>
            <w:hideMark/>
          </w:tcPr>
          <w:p w14:paraId="35B40730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100%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center"/>
            <w:hideMark/>
          </w:tcPr>
          <w:p w14:paraId="5684905B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  5.100.000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center"/>
            <w:hideMark/>
          </w:tcPr>
          <w:p w14:paraId="36A2DDAF" w14:textId="77777777" w:rsidR="00C45282" w:rsidRPr="00C45282" w:rsidRDefault="00C45282" w:rsidP="00C452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C4528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103</w:t>
            </w:r>
          </w:p>
        </w:tc>
      </w:tr>
    </w:tbl>
    <w:p w14:paraId="2D9917D8" w14:textId="77777777" w:rsidR="00C45282" w:rsidRPr="008E39B8" w:rsidRDefault="00C45282" w:rsidP="00386E71">
      <w:pPr>
        <w:pStyle w:val="Sinespaciado"/>
        <w:jc w:val="center"/>
        <w:rPr>
          <w:rFonts w:ascii="Arial" w:hAnsi="Arial" w:cs="Arial"/>
          <w:sz w:val="24"/>
          <w:szCs w:val="24"/>
        </w:rPr>
      </w:pPr>
    </w:p>
    <w:p w14:paraId="03986DE3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09BC4195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62CB9BD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049DDEBE" w14:textId="4C9D185E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776E3CF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5619819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1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70E4C4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91E01E" w14:textId="045B18FB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Esta propuesta fue calculada para un tiempo máximo de</w:t>
      </w:r>
      <w:r w:rsidR="003D67D5">
        <w:rPr>
          <w:rFonts w:ascii="Arial" w:hAnsi="Arial" w:cs="Arial"/>
          <w:sz w:val="24"/>
          <w:szCs w:val="24"/>
        </w:rPr>
        <w:t xml:space="preserve"> </w:t>
      </w:r>
      <w:r w:rsidR="00C45282">
        <w:rPr>
          <w:rFonts w:ascii="Arial" w:hAnsi="Arial" w:cs="Arial"/>
          <w:sz w:val="24"/>
          <w:szCs w:val="24"/>
        </w:rPr>
        <w:t>3</w:t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394FB6F1" w14:textId="19ED5198" w:rsidR="00A735B6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406003CB" w14:textId="298F4E1E" w:rsidR="00210581" w:rsidRDefault="00210581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4229FF70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603934E4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DAEFA6E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0CC9FB25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BB48239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 y la aprobación del cronograma por parte del representante del cliente.</w:t>
      </w:r>
    </w:p>
    <w:p w14:paraId="16F49F00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35FF958D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29191F36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5619820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1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3CF1E0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BC0C4D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78582013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7D369E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7" w:name="_Toc45619821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17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4924CB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B969A4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2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0BA917F8" w14:textId="423B1953" w:rsidR="00C74FA1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0942E8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5619822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1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B58B8DE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65B8D66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7F06A26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C9254D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54CC9D55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7E080A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AB4B88C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1DB2DB9A" wp14:editId="719F64F4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18B4F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58E25279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DE7E967" w14:textId="35DA0D4E" w:rsidR="00180928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64F1DC92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4"/>
          <w:footerReference w:type="default" r:id="rId15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2DA7CA2C" w14:textId="77777777" w:rsidR="00694139" w:rsidRPr="008E39B8" w:rsidRDefault="00694139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1903BA80" w14:textId="5DDA664E" w:rsidR="00D3725A" w:rsidRDefault="007D06D5" w:rsidP="007D06D5">
      <w:pPr>
        <w:pStyle w:val="Sinespaciado"/>
        <w:tabs>
          <w:tab w:val="center" w:pos="6077"/>
          <w:tab w:val="left" w:pos="9825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 w:rsidR="00180928" w:rsidRPr="008E39B8">
        <w:rPr>
          <w:rFonts w:ascii="Arial" w:hAnsi="Arial" w:cs="Arial"/>
          <w:b/>
          <w:sz w:val="24"/>
          <w:szCs w:val="24"/>
        </w:rPr>
        <w:t>ANEXO 1 - CRONOGRAMA ESTIMADO DE EJECUCION</w:t>
      </w:r>
      <w:r>
        <w:rPr>
          <w:rFonts w:ascii="Arial" w:hAnsi="Arial" w:cs="Arial"/>
          <w:b/>
          <w:sz w:val="24"/>
          <w:szCs w:val="24"/>
        </w:rPr>
        <w:tab/>
      </w:r>
    </w:p>
    <w:p w14:paraId="0EDC8F27" w14:textId="1EA0CF44" w:rsidR="00386E71" w:rsidRDefault="00386E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1A3C1755" w14:textId="7C5343EB" w:rsidR="007D06D5" w:rsidRPr="008E39B8" w:rsidRDefault="007D06D5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7D06D5">
        <w:drawing>
          <wp:inline distT="0" distB="0" distL="0" distR="0" wp14:anchorId="5392B742" wp14:editId="788AB51E">
            <wp:extent cx="7524750" cy="32480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06D5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8D7310" w14:textId="77777777" w:rsidR="001F137D" w:rsidRDefault="001F137D" w:rsidP="00906CE3">
      <w:pPr>
        <w:spacing w:after="0" w:line="240" w:lineRule="auto"/>
      </w:pPr>
      <w:r>
        <w:separator/>
      </w:r>
    </w:p>
  </w:endnote>
  <w:endnote w:type="continuationSeparator" w:id="0">
    <w:p w14:paraId="33061D1A" w14:textId="77777777" w:rsidR="001F137D" w:rsidRDefault="001F137D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E3F250" w14:textId="55C1C222" w:rsidR="00E877CA" w:rsidRPr="000603A8" w:rsidRDefault="00E877CA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0CD0503E" wp14:editId="2EA322E8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37EE397" w14:textId="77777777" w:rsidR="00E877CA" w:rsidRDefault="00E877CA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75EDF25E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Calle 8 sur # 38 – 05, Oficina 301 </w:t>
                          </w:r>
                        </w:p>
                        <w:p w14:paraId="4477EA2C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>Edificio Benidor, Barrio Ciudad Montes</w:t>
                          </w:r>
                        </w:p>
                        <w:p w14:paraId="475F74B9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  </w:t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  <w:t>3585223 - 311 536 51 20</w:t>
                          </w:r>
                        </w:p>
                        <w:p w14:paraId="340DB5C6" w14:textId="77777777" w:rsidR="00E877CA" w:rsidRPr="00934ED3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0D033B3C" w14:textId="77777777" w:rsidR="00E877CA" w:rsidRPr="0018061E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</w:pPr>
                          <w:r w:rsidRPr="0018061E"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0503E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437EE397" w14:textId="77777777" w:rsidR="00E877CA" w:rsidRDefault="00E877CA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75EDF25E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Calle 8 sur # 38 – 05, Oficina 301 </w:t>
                    </w:r>
                  </w:p>
                  <w:p w14:paraId="4477EA2C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>Edificio Benidor, Barrio Ciudad Montes</w:t>
                    </w:r>
                  </w:p>
                  <w:p w14:paraId="475F74B9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  </w:t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  <w:t>3585223 - 311 536 51 20</w:t>
                    </w:r>
                  </w:p>
                  <w:p w14:paraId="340DB5C6" w14:textId="77777777" w:rsidR="00E877CA" w:rsidRPr="00934ED3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0D033B3C" w14:textId="77777777" w:rsidR="00E877CA" w:rsidRPr="0018061E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</w:pPr>
                    <w:r w:rsidRPr="0018061E"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10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26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1C2D9F">
      <w:rPr>
        <w:rFonts w:ascii="TeamViewer11" w:hAnsi="TeamViewer11" w:cs="Arial"/>
        <w:noProof/>
      </w:rPr>
      <w:t>15 de julio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1C2D9F">
      <w:rPr>
        <w:rFonts w:ascii="TeamViewer11" w:hAnsi="TeamViewer11" w:cs="Arial"/>
        <w:noProof/>
      </w:rPr>
      <w:t>00028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1C2D9F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9E4F2F" w14:textId="77777777" w:rsidR="001F137D" w:rsidRDefault="001F137D" w:rsidP="00906CE3">
      <w:pPr>
        <w:spacing w:after="0" w:line="240" w:lineRule="auto"/>
      </w:pPr>
      <w:r>
        <w:separator/>
      </w:r>
    </w:p>
  </w:footnote>
  <w:footnote w:type="continuationSeparator" w:id="0">
    <w:p w14:paraId="72C0F397" w14:textId="77777777" w:rsidR="001F137D" w:rsidRDefault="001F137D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7E3A3C" w14:textId="77777777" w:rsidR="00E877CA" w:rsidRDefault="00E877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6D26F478" wp14:editId="0A7D87D3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4644F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831B4E"/>
    <w:multiLevelType w:val="hybridMultilevel"/>
    <w:tmpl w:val="48649264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044450D5"/>
    <w:multiLevelType w:val="hybridMultilevel"/>
    <w:tmpl w:val="9EAA4F7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20297B"/>
    <w:multiLevelType w:val="hybridMultilevel"/>
    <w:tmpl w:val="2E607F9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B4055FC"/>
    <w:multiLevelType w:val="hybridMultilevel"/>
    <w:tmpl w:val="DCC2A2B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477C96"/>
    <w:multiLevelType w:val="hybridMultilevel"/>
    <w:tmpl w:val="B9EACB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83B7F"/>
    <w:multiLevelType w:val="multilevel"/>
    <w:tmpl w:val="5EA8E7EA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52D1F7E"/>
    <w:multiLevelType w:val="hybridMultilevel"/>
    <w:tmpl w:val="B6962A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7A07E3A"/>
    <w:multiLevelType w:val="hybridMultilevel"/>
    <w:tmpl w:val="8F064D1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7A85052"/>
    <w:multiLevelType w:val="hybridMultilevel"/>
    <w:tmpl w:val="3E280456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9121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ACF36E7"/>
    <w:multiLevelType w:val="hybridMultilevel"/>
    <w:tmpl w:val="E7BE1A80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BBB104B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1">
    <w:nsid w:val="1CFF08C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258178BB"/>
    <w:multiLevelType w:val="multilevel"/>
    <w:tmpl w:val="D1C4FA4E"/>
    <w:lvl w:ilvl="0">
      <w:start w:val="1"/>
      <w:numFmt w:val="decimal"/>
      <w:lvlText w:val="%1."/>
      <w:lvlJc w:val="left"/>
      <w:pPr>
        <w:ind w:left="915" w:hanging="91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5F26BA2"/>
    <w:multiLevelType w:val="hybridMultilevel"/>
    <w:tmpl w:val="EB70E4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721E8"/>
    <w:multiLevelType w:val="hybridMultilevel"/>
    <w:tmpl w:val="018CD022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C87AE8"/>
    <w:multiLevelType w:val="hybridMultilevel"/>
    <w:tmpl w:val="C3FABF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EF4B91"/>
    <w:multiLevelType w:val="hybridMultilevel"/>
    <w:tmpl w:val="6764EE4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DA97979"/>
    <w:multiLevelType w:val="hybridMultilevel"/>
    <w:tmpl w:val="D42899EA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19135BA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2867499"/>
    <w:multiLevelType w:val="hybridMultilevel"/>
    <w:tmpl w:val="BB2E6138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367297B"/>
    <w:multiLevelType w:val="hybridMultilevel"/>
    <w:tmpl w:val="F7F65A5E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1">
    <w:nsid w:val="34F26B3E"/>
    <w:multiLevelType w:val="hybridMultilevel"/>
    <w:tmpl w:val="E982E2E6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6F6569"/>
    <w:multiLevelType w:val="hybridMultilevel"/>
    <w:tmpl w:val="7D9E8B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84215A"/>
    <w:multiLevelType w:val="hybridMultilevel"/>
    <w:tmpl w:val="5F48E6A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F06126B"/>
    <w:multiLevelType w:val="hybridMultilevel"/>
    <w:tmpl w:val="7D5E06F6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7BE0168"/>
    <w:multiLevelType w:val="hybridMultilevel"/>
    <w:tmpl w:val="46940B60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1">
    <w:nsid w:val="4C2D0CCB"/>
    <w:multiLevelType w:val="multilevel"/>
    <w:tmpl w:val="0F64AC78"/>
    <w:lvl w:ilvl="0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114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80" w:hanging="2160"/>
      </w:pPr>
      <w:rPr>
        <w:rFonts w:hint="default"/>
      </w:rPr>
    </w:lvl>
  </w:abstractNum>
  <w:abstractNum w:abstractNumId="35" w15:restartNumberingAfterBreak="0">
    <w:nsid w:val="4E1420AD"/>
    <w:multiLevelType w:val="hybridMultilevel"/>
    <w:tmpl w:val="8F14914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E525D84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713CE8"/>
    <w:multiLevelType w:val="hybridMultilevel"/>
    <w:tmpl w:val="7B481B16"/>
    <w:lvl w:ilvl="0" w:tplc="240A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5C591267"/>
    <w:multiLevelType w:val="hybridMultilevel"/>
    <w:tmpl w:val="41BAF576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0" w15:restartNumberingAfterBreak="0">
    <w:nsid w:val="5D6B0DE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0350B61"/>
    <w:multiLevelType w:val="hybridMultilevel"/>
    <w:tmpl w:val="5240B88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6C60F72"/>
    <w:multiLevelType w:val="hybridMultilevel"/>
    <w:tmpl w:val="B22E35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AE049C"/>
    <w:multiLevelType w:val="multilevel"/>
    <w:tmpl w:val="1592C2CE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768C350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7A82284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EA66CA0"/>
    <w:multiLevelType w:val="hybridMultilevel"/>
    <w:tmpl w:val="B46066CC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7F942D22"/>
    <w:multiLevelType w:val="hybridMultilevel"/>
    <w:tmpl w:val="5C72EF0A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5"/>
  </w:num>
  <w:num w:numId="3">
    <w:abstractNumId w:val="29"/>
  </w:num>
  <w:num w:numId="4">
    <w:abstractNumId w:val="15"/>
  </w:num>
  <w:num w:numId="5">
    <w:abstractNumId w:val="2"/>
  </w:num>
  <w:num w:numId="6">
    <w:abstractNumId w:val="19"/>
  </w:num>
  <w:num w:numId="7">
    <w:abstractNumId w:val="34"/>
  </w:num>
  <w:num w:numId="8">
    <w:abstractNumId w:val="27"/>
  </w:num>
  <w:num w:numId="9">
    <w:abstractNumId w:val="14"/>
  </w:num>
  <w:num w:numId="10">
    <w:abstractNumId w:val="6"/>
  </w:num>
  <w:num w:numId="11">
    <w:abstractNumId w:val="22"/>
  </w:num>
  <w:num w:numId="12">
    <w:abstractNumId w:val="20"/>
  </w:num>
  <w:num w:numId="13">
    <w:abstractNumId w:val="23"/>
  </w:num>
  <w:num w:numId="14">
    <w:abstractNumId w:val="46"/>
  </w:num>
  <w:num w:numId="15">
    <w:abstractNumId w:val="43"/>
  </w:num>
  <w:num w:numId="16">
    <w:abstractNumId w:val="0"/>
  </w:num>
  <w:num w:numId="17">
    <w:abstractNumId w:val="12"/>
  </w:num>
  <w:num w:numId="18">
    <w:abstractNumId w:val="49"/>
  </w:num>
  <w:num w:numId="19">
    <w:abstractNumId w:val="10"/>
  </w:num>
  <w:num w:numId="20">
    <w:abstractNumId w:val="9"/>
  </w:num>
  <w:num w:numId="21">
    <w:abstractNumId w:val="3"/>
  </w:num>
  <w:num w:numId="22">
    <w:abstractNumId w:val="39"/>
  </w:num>
  <w:num w:numId="23">
    <w:abstractNumId w:val="41"/>
  </w:num>
  <w:num w:numId="24">
    <w:abstractNumId w:val="40"/>
  </w:num>
  <w:num w:numId="25">
    <w:abstractNumId w:val="47"/>
  </w:num>
  <w:num w:numId="26">
    <w:abstractNumId w:val="25"/>
  </w:num>
  <w:num w:numId="27">
    <w:abstractNumId w:val="33"/>
  </w:num>
  <w:num w:numId="28">
    <w:abstractNumId w:val="4"/>
  </w:num>
  <w:num w:numId="29">
    <w:abstractNumId w:val="7"/>
  </w:num>
  <w:num w:numId="30">
    <w:abstractNumId w:val="35"/>
  </w:num>
  <w:num w:numId="31">
    <w:abstractNumId w:val="24"/>
  </w:num>
  <w:num w:numId="32">
    <w:abstractNumId w:val="8"/>
  </w:num>
  <w:num w:numId="33">
    <w:abstractNumId w:val="17"/>
  </w:num>
  <w:num w:numId="34">
    <w:abstractNumId w:val="11"/>
  </w:num>
  <w:num w:numId="35">
    <w:abstractNumId w:val="26"/>
  </w:num>
  <w:num w:numId="36">
    <w:abstractNumId w:val="36"/>
  </w:num>
  <w:num w:numId="37">
    <w:abstractNumId w:val="21"/>
  </w:num>
  <w:num w:numId="38">
    <w:abstractNumId w:val="28"/>
  </w:num>
  <w:num w:numId="39">
    <w:abstractNumId w:val="1"/>
  </w:num>
  <w:num w:numId="40">
    <w:abstractNumId w:val="13"/>
  </w:num>
  <w:num w:numId="41">
    <w:abstractNumId w:val="32"/>
  </w:num>
  <w:num w:numId="42">
    <w:abstractNumId w:val="44"/>
  </w:num>
  <w:num w:numId="43">
    <w:abstractNumId w:val="31"/>
  </w:num>
  <w:num w:numId="44">
    <w:abstractNumId w:val="42"/>
  </w:num>
  <w:num w:numId="45">
    <w:abstractNumId w:val="38"/>
  </w:num>
  <w:num w:numId="46">
    <w:abstractNumId w:val="5"/>
  </w:num>
  <w:num w:numId="47">
    <w:abstractNumId w:val="37"/>
  </w:num>
  <w:num w:numId="48">
    <w:abstractNumId w:val="30"/>
  </w:num>
  <w:num w:numId="49">
    <w:abstractNumId w:val="18"/>
  </w:num>
  <w:num w:numId="50">
    <w:abstractNumId w:val="4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7D5"/>
    <w:rsid w:val="00000C8D"/>
    <w:rsid w:val="000011C7"/>
    <w:rsid w:val="00006473"/>
    <w:rsid w:val="0002135F"/>
    <w:rsid w:val="0002325F"/>
    <w:rsid w:val="000268EC"/>
    <w:rsid w:val="00031A23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2310"/>
    <w:rsid w:val="000B56A9"/>
    <w:rsid w:val="000C21EF"/>
    <w:rsid w:val="000C6F17"/>
    <w:rsid w:val="000D0732"/>
    <w:rsid w:val="000D336D"/>
    <w:rsid w:val="000D3EC7"/>
    <w:rsid w:val="000D5FA5"/>
    <w:rsid w:val="000D7176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532B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61E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2D9F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0D2"/>
    <w:rsid w:val="001E7CB6"/>
    <w:rsid w:val="001F11B6"/>
    <w:rsid w:val="001F137D"/>
    <w:rsid w:val="001F1805"/>
    <w:rsid w:val="002021B3"/>
    <w:rsid w:val="002055A0"/>
    <w:rsid w:val="00206432"/>
    <w:rsid w:val="00210581"/>
    <w:rsid w:val="00211CF9"/>
    <w:rsid w:val="00215ECC"/>
    <w:rsid w:val="00220D27"/>
    <w:rsid w:val="002327F5"/>
    <w:rsid w:val="002334E4"/>
    <w:rsid w:val="00242E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0C55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2FB3"/>
    <w:rsid w:val="0033497A"/>
    <w:rsid w:val="00337842"/>
    <w:rsid w:val="003420BA"/>
    <w:rsid w:val="003437B6"/>
    <w:rsid w:val="00343D89"/>
    <w:rsid w:val="00346365"/>
    <w:rsid w:val="00351DB2"/>
    <w:rsid w:val="003616DA"/>
    <w:rsid w:val="00362E76"/>
    <w:rsid w:val="003631D6"/>
    <w:rsid w:val="00363D79"/>
    <w:rsid w:val="00364EA6"/>
    <w:rsid w:val="003670A3"/>
    <w:rsid w:val="00367903"/>
    <w:rsid w:val="00370E09"/>
    <w:rsid w:val="0037108B"/>
    <w:rsid w:val="00371205"/>
    <w:rsid w:val="003724F1"/>
    <w:rsid w:val="0038051E"/>
    <w:rsid w:val="00385DBE"/>
    <w:rsid w:val="003867EB"/>
    <w:rsid w:val="00386E71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D67D5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0A9F"/>
    <w:rsid w:val="004C40BF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045E"/>
    <w:rsid w:val="00556CBD"/>
    <w:rsid w:val="00565FFC"/>
    <w:rsid w:val="0057163E"/>
    <w:rsid w:val="00573A1F"/>
    <w:rsid w:val="00577FD8"/>
    <w:rsid w:val="00583181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14A9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17B3F"/>
    <w:rsid w:val="0062095B"/>
    <w:rsid w:val="00621093"/>
    <w:rsid w:val="00621B56"/>
    <w:rsid w:val="00624E6B"/>
    <w:rsid w:val="00630542"/>
    <w:rsid w:val="0064025D"/>
    <w:rsid w:val="0064424D"/>
    <w:rsid w:val="00645331"/>
    <w:rsid w:val="00646C58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4DC4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6D5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9098E"/>
    <w:rsid w:val="008A6FC8"/>
    <w:rsid w:val="008B2EBA"/>
    <w:rsid w:val="008B3BF4"/>
    <w:rsid w:val="008B7D85"/>
    <w:rsid w:val="008C5547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4A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97B3A"/>
    <w:rsid w:val="009A0D53"/>
    <w:rsid w:val="009A2692"/>
    <w:rsid w:val="009A2793"/>
    <w:rsid w:val="009A6A64"/>
    <w:rsid w:val="009A7166"/>
    <w:rsid w:val="009B2A9F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3957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17C41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E3722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247F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4BBD"/>
    <w:rsid w:val="00BD734C"/>
    <w:rsid w:val="00BE20E7"/>
    <w:rsid w:val="00BE21CE"/>
    <w:rsid w:val="00BE26B6"/>
    <w:rsid w:val="00BE26F1"/>
    <w:rsid w:val="00BE4E5E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282"/>
    <w:rsid w:val="00C45F85"/>
    <w:rsid w:val="00C4763A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255D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D702B"/>
    <w:rsid w:val="00DE2268"/>
    <w:rsid w:val="00DE241D"/>
    <w:rsid w:val="00DE3602"/>
    <w:rsid w:val="00DE3802"/>
    <w:rsid w:val="00DF0028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24422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877CA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D8C9B4"/>
  <w15:docId w15:val="{188973EF-DC49-44E8-8885-6583EDF89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6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0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administracion@colincol.com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c%2013\Documents\Plantillas%20personalizadas%20de%20Office\PLANTILLA%20OFERTA%200906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0CD116-082A-49DC-90F3-3EACC2EE1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090620.dotx</Template>
  <TotalTime>30</TotalTime>
  <Pages>1</Pages>
  <Words>1125</Words>
  <Characters>6191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pc 13</dc:creator>
  <cp:keywords/>
  <cp:lastModifiedBy>pc 13</cp:lastModifiedBy>
  <cp:revision>13</cp:revision>
  <cp:lastPrinted>2020-07-15T13:34:00Z</cp:lastPrinted>
  <dcterms:created xsi:type="dcterms:W3CDTF">2020-07-14T16:42:00Z</dcterms:created>
  <dcterms:modified xsi:type="dcterms:W3CDTF">2020-07-15T13:34:00Z</dcterms:modified>
</cp:coreProperties>
</file>